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 Albans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 Albans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 Albans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 Albans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 Albans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 Albans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42.3% </w:t>
      </w:r>
      <w:r w:rsidRPr="004747BF">
        <w:rPr>
          <w:rFonts w:ascii="Libre Franklin Light" w:eastAsia="Times New Roman" w:hAnsi="Libre Franklin Light" w:cs="Calibri Light"/>
        </w:rPr>
        <w:t xml:space="preserve">of those respondents classified as PGSI 8+ in St Albans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 Albans is estimated to be </w:t>
      </w:r>
      <w:r w:rsidRPr="00773DF7">
        <w:rPr>
          <w:rFonts w:ascii="Libre Franklin Light" w:eastAsia="Times New Roman" w:hAnsi="Libre Franklin Light" w:cs="Calibri Light"/>
          <w:b/>
          <w:bCs/>
          <w:color w:val="C45911" w:themeColor="accent2" w:themeShade="BF"/>
        </w:rPr>
        <w:t xml:space="preserve">£2,771,142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 Albans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 Albans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 Albans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 Albans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 Alban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 Albans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 Alban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 Albans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 Albans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 Alban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 Albans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 Albans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 Albans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 Albans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 Albans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 Albans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£2,771,142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 Albans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£45,137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£933,466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£66,870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£18,807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£34,480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£1,672,382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£2,771,142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 Albans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 Albans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Albans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Albans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Albans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Albans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 Albans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 Albans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 Albans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16.4%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 Albans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 Albans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 Albans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21D19D6-08E0-4B06-87CA-DD63A6EFD4E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